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94418" w14:textId="77777777" w:rsidR="00565480" w:rsidRDefault="00565480" w:rsidP="00565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James PYERS</w:t>
      </w:r>
      <w:r>
        <w:rPr>
          <w:rFonts w:ascii="Times New Roman" w:hAnsi="Times New Roman" w:cs="Times New Roman"/>
        </w:rPr>
        <w:t xml:space="preserve">     (fl.1484)</w:t>
      </w:r>
    </w:p>
    <w:p w14:paraId="75B606C9" w14:textId="77777777" w:rsidR="00565480" w:rsidRDefault="00565480" w:rsidP="00565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Croydon, Surrey. Yeoman.</w:t>
      </w:r>
    </w:p>
    <w:p w14:paraId="632F4474" w14:textId="77777777" w:rsidR="00565480" w:rsidRDefault="00565480" w:rsidP="00565480">
      <w:pPr>
        <w:jc w:val="both"/>
        <w:rPr>
          <w:rFonts w:ascii="Times New Roman" w:hAnsi="Times New Roman" w:cs="Times New Roman"/>
        </w:rPr>
      </w:pPr>
    </w:p>
    <w:p w14:paraId="2762100D" w14:textId="5BE7BE98" w:rsidR="00565480" w:rsidRDefault="00565480" w:rsidP="00565480">
      <w:pPr>
        <w:jc w:val="both"/>
        <w:rPr>
          <w:rFonts w:ascii="Times New Roman" w:hAnsi="Times New Roman" w:cs="Times New Roman"/>
        </w:rPr>
      </w:pPr>
    </w:p>
    <w:p w14:paraId="4576A139" w14:textId="77777777" w:rsidR="001C2A07" w:rsidRDefault="001C2A07" w:rsidP="001C2A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Unknown(q.v.) brought a plaint of debt against him, Henry Bedill</w:t>
      </w:r>
    </w:p>
    <w:p w14:paraId="7313D3E8" w14:textId="77777777" w:rsidR="001C2A07" w:rsidRDefault="001C2A07" w:rsidP="001C2A0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Tandridge(q.v.), John Symmes(q.v.) and John Vennor of London, gentleman(q.v.).</w:t>
      </w:r>
    </w:p>
    <w:p w14:paraId="5AB56111" w14:textId="77777777" w:rsidR="001C2A07" w:rsidRDefault="001C2A07" w:rsidP="001C2A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(Michaelmas term 1483)</w:t>
      </w:r>
    </w:p>
    <w:p w14:paraId="7B59B7B1" w14:textId="77777777" w:rsidR="001C2A07" w:rsidRDefault="001C2A07" w:rsidP="001C2A0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(http://www.uh.edu/waalt/index.php/CP40/886 )</w:t>
      </w:r>
    </w:p>
    <w:p w14:paraId="3BE8FE6E" w14:textId="77777777" w:rsidR="001C2A07" w:rsidRDefault="001C2A07" w:rsidP="001C2A07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  <w:t>1483</w:t>
      </w:r>
      <w:r>
        <w:rPr>
          <w:rStyle w:val="Hyperlink"/>
          <w:rFonts w:eastAsia="Calibri"/>
          <w:color w:val="auto"/>
          <w:u w:val="none"/>
        </w:rPr>
        <w:tab/>
        <w:t>John Martyn of London, mercer(q.v.), brought a plaint of debt against him,</w:t>
      </w:r>
    </w:p>
    <w:p w14:paraId="7475A8FC" w14:textId="77777777" w:rsidR="001C2A07" w:rsidRDefault="001C2A07" w:rsidP="001C2A07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Robert Shurley of Croydon(q.v.), John Longe of Ashcombe(q.v.), Robert</w:t>
      </w:r>
    </w:p>
    <w:p w14:paraId="60E0C262" w14:textId="77777777" w:rsidR="001C2A07" w:rsidRDefault="001C2A07" w:rsidP="001C2A07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Ounsted of Sanderstead(q.v.) and John Jandwyn of Croydon(q.v.).</w:t>
      </w:r>
    </w:p>
    <w:p w14:paraId="6487B6A4" w14:textId="4BE45DBA" w:rsidR="001C2A07" w:rsidRPr="001C2A07" w:rsidRDefault="001C2A07" w:rsidP="001C2A07">
      <w:pPr>
        <w:pStyle w:val="NoSpacing"/>
        <w:jc w:val="both"/>
        <w:rPr>
          <w:rFonts w:eastAsia="Calibri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</w:r>
      <w:r>
        <w:rPr>
          <w:rFonts w:eastAsia="Calibri"/>
        </w:rPr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>
        <w:rPr>
          <w:rStyle w:val="Hyperlink"/>
          <w:rFonts w:eastAsia="Calibri"/>
          <w:u w:val="none"/>
        </w:rPr>
        <w:t xml:space="preserve">  </w:t>
      </w:r>
      <w:r>
        <w:rPr>
          <w:rStyle w:val="Hyperlink"/>
          <w:rFonts w:eastAsia="Calibri"/>
          <w:color w:val="auto"/>
          <w:u w:val="none"/>
        </w:rPr>
        <w:t>)</w:t>
      </w:r>
    </w:p>
    <w:p w14:paraId="780E8A80" w14:textId="77777777" w:rsidR="00565480" w:rsidRDefault="00565480" w:rsidP="00565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John Manyngham(q.v.) and Thomas Martyn of London, tailor(q.v.),</w:t>
      </w:r>
    </w:p>
    <w:p w14:paraId="60E45126" w14:textId="77777777" w:rsidR="00565480" w:rsidRDefault="00565480" w:rsidP="00565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debt against him, William Balam of Bishop’s</w:t>
      </w:r>
    </w:p>
    <w:p w14:paraId="320A1A5D" w14:textId="77777777" w:rsidR="00565480" w:rsidRDefault="00565480" w:rsidP="00565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Waltham, Hampshire(q.v.), and Henry Blundell of Abingworth, Surrey (q.v.).</w:t>
      </w:r>
    </w:p>
    <w:p w14:paraId="48A2296B" w14:textId="51B0F932" w:rsidR="00565480" w:rsidRDefault="00565480" w:rsidP="00565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D1DA4F0" w14:textId="77777777" w:rsidR="00E14250" w:rsidRDefault="00E14250" w:rsidP="00E142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Martyn of London, mercer(q.v.), brought a plaint of trespass and </w:t>
      </w:r>
    </w:p>
    <w:p w14:paraId="454D4C60" w14:textId="77777777" w:rsidR="00E14250" w:rsidRDefault="00E14250" w:rsidP="00E142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taking against him, John Syrerd(q.v.) and J(q.v.) both of Croydon.</w:t>
      </w:r>
    </w:p>
    <w:p w14:paraId="0D54E68F" w14:textId="76C235E2" w:rsidR="00E14250" w:rsidRDefault="00E14250" w:rsidP="00E1425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8" w:history="1">
        <w:r w:rsidRPr="00563FC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FE2F751" w14:textId="77777777" w:rsidR="00E14250" w:rsidRDefault="00E14250" w:rsidP="00E14250">
      <w:pPr>
        <w:jc w:val="both"/>
        <w:rPr>
          <w:rFonts w:ascii="Times New Roman" w:hAnsi="Times New Roman" w:cs="Times New Roman"/>
        </w:rPr>
      </w:pPr>
    </w:p>
    <w:p w14:paraId="035D4475" w14:textId="5C1BFDCA" w:rsidR="00565480" w:rsidRDefault="00565480" w:rsidP="00565480">
      <w:pPr>
        <w:jc w:val="both"/>
        <w:rPr>
          <w:rFonts w:ascii="Times New Roman" w:hAnsi="Times New Roman" w:cs="Times New Roman"/>
        </w:rPr>
      </w:pPr>
    </w:p>
    <w:p w14:paraId="4289A445" w14:textId="38E406E0" w:rsidR="00E14250" w:rsidRDefault="00E14250" w:rsidP="00565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April 2019</w:t>
      </w:r>
    </w:p>
    <w:p w14:paraId="1EE886B6" w14:textId="2312FA9C" w:rsidR="001C2A07" w:rsidRDefault="001C2A07" w:rsidP="00565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November 2022</w:t>
      </w:r>
    </w:p>
    <w:p w14:paraId="2C17EDA9" w14:textId="77777777" w:rsidR="006B2F86" w:rsidRPr="00E71FC3" w:rsidRDefault="001C2A07" w:rsidP="00E71FC3">
      <w:pPr>
        <w:pStyle w:val="NoSpacing"/>
      </w:pPr>
    </w:p>
    <w:sectPr w:rsidR="006B2F86" w:rsidRPr="00E71FC3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8D2FF" w14:textId="77777777" w:rsidR="00565480" w:rsidRDefault="00565480" w:rsidP="00E71FC3">
      <w:r>
        <w:separator/>
      </w:r>
    </w:p>
  </w:endnote>
  <w:endnote w:type="continuationSeparator" w:id="0">
    <w:p w14:paraId="41AC32DA" w14:textId="77777777" w:rsidR="00565480" w:rsidRDefault="0056548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6ED9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B7022" w14:textId="77777777" w:rsidR="00565480" w:rsidRDefault="00565480" w:rsidP="00E71FC3">
      <w:r>
        <w:separator/>
      </w:r>
    </w:p>
  </w:footnote>
  <w:footnote w:type="continuationSeparator" w:id="0">
    <w:p w14:paraId="28BC2AD9" w14:textId="77777777" w:rsidR="00565480" w:rsidRDefault="0056548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480"/>
    <w:rsid w:val="001A7C09"/>
    <w:rsid w:val="001C2A07"/>
    <w:rsid w:val="00565480"/>
    <w:rsid w:val="00577BD5"/>
    <w:rsid w:val="00656CBA"/>
    <w:rsid w:val="006A1F77"/>
    <w:rsid w:val="00733BE7"/>
    <w:rsid w:val="00AB52E8"/>
    <w:rsid w:val="00B16D3F"/>
    <w:rsid w:val="00BB41AC"/>
    <w:rsid w:val="00E1425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BFCA8"/>
  <w15:chartTrackingRefBased/>
  <w15:docId w15:val="{8EF53E9E-B364-4D37-BA0E-469D91A2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48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6548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42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2018-04-05T19:20:00Z</dcterms:created>
  <dcterms:modified xsi:type="dcterms:W3CDTF">2022-11-13T11:48:00Z</dcterms:modified>
</cp:coreProperties>
</file>